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Rhondda and Ogmore</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Rhondda and Ogmore</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Rhondda and Ogmore</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Rhondda and Ogmore</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Rhondda and Ogmore</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7.6%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Rhondda and Ogmore are estimated to have a score of 1-2 on the PGSI (low-risk gambling), whilst </w:t>
      </w:r>
      <w:r w:rsidRPr="00773DF7">
        <w:rPr>
          <w:rFonts w:ascii="Libre Franklin Light" w:hAnsi="Libre Franklin Light" w:cs="Calibri Light"/>
          <w:b/>
          <w:bCs/>
          <w:color w:val="C45911" w:themeColor="accent2" w:themeShade="BF"/>
        </w:rPr>
        <w:t xml:space="preserve">3.6%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3.9%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67.5% </w:t>
      </w:r>
      <w:r w:rsidRPr="004747BF">
        <w:rPr>
          <w:rFonts w:ascii="Libre Franklin Light" w:eastAsia="Times New Roman" w:hAnsi="Libre Franklin Light" w:cs="Calibri Light"/>
        </w:rPr>
        <w:t xml:space="preserve">of those respondents classified as PGSI 8+ in Rhondda and Ogmore</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Rhondda and Ogmore is estimated to be </w:t>
      </w:r>
      <w:r w:rsidRPr="00773DF7">
        <w:rPr>
          <w:rFonts w:ascii="Libre Franklin Light" w:eastAsia="Times New Roman" w:hAnsi="Libre Franklin Light" w:cs="Calibri Light"/>
          <w:b/>
          <w:bCs/>
          <w:color w:val="C45911" w:themeColor="accent2" w:themeShade="BF"/>
        </w:rPr>
        <w:t xml:space="preserve">£2,343,735</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Rhondda and Ogmore</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15.1%</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Rhondda and Ogmore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7.6%</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Rhondda and Ogmore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3.6%</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Rhondda and Ogmore</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3.9%</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Rhondda and Ogmore.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Rhondda and Ogmore</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Rhondda and Ogmore.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Rhondda and Ogmore</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8.0%</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10.8%</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Rhondda and Ogmore</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67.5%</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Rhondda and Ogmore.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Rhondda and Ogmore</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4.0%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13.5%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Rhondda and Ogmore</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Rhondda and Ogmore</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66.7%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Rhondda and Ogmore</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Rhondda and Ogmore</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Rhondda and Ogmore</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£2,343,735</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Rhondda and Ogmore</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£38,176</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£789,493</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£56,556</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£15,907</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£29,162</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£1,414,441</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£2,343,735</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Wales</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7.5%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3.2%</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6.1%,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3.1%</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3.6%</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3.2%</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Wales</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9.2%,</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3.2%</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Wales</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2.4%</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Rhondda and Ogmore</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Wales</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Rhondda and Ogmore</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20.7%</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Rhondda and Ogmore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24.6%</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Rhondda and Ogmore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2.3%</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9807E8">
              <w:rPr>
                <w:rFonts w:ascii="Libre Franklin Light" w:hAnsi="Libre Franklin Light" w:cs="Calibri Light"/>
              </w:rPr>
              <w:t xml:space="preserve">20.4%)</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21.1%)</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5.9%</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Rhondda and Ogmore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1.6%</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Rhondda and Ogmore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59.7%</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2.1%</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56.0%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Rhondda and Ogmore</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20.7%</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Wales</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20.4%)</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Rhondda and Ogmore</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24.6%</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Wales</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21.1%</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Rhondda and Ogmore</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2.3%</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Wales</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5.9%</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Rhondda and Ogmore</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Wales</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2.1%</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Rhondda and Ogmore</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59.7%</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Wales</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56.0%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Rhondda and Ogmore</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865044DA-133B-47D4-B9FC-BB534C39347D}"/>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